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82155" w14:textId="77777777" w:rsidR="00A540D7" w:rsidRDefault="00A540D7" w:rsidP="00A540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CHAMBERLEYN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32739A76" w14:textId="77777777" w:rsidR="00A540D7" w:rsidRDefault="00A540D7" w:rsidP="00A540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Winchester, Hampshire. Sawyer.</w:t>
      </w:r>
    </w:p>
    <w:p w14:paraId="17F97FE1" w14:textId="77777777" w:rsidR="00A540D7" w:rsidRDefault="00A540D7" w:rsidP="00A540D7">
      <w:pPr>
        <w:rPr>
          <w:rFonts w:ascii="Times New Roman" w:hAnsi="Times New Roman" w:cs="Times New Roman"/>
        </w:rPr>
      </w:pPr>
      <w:bookmarkStart w:id="0" w:name="_GoBack"/>
    </w:p>
    <w:bookmarkEnd w:id="0"/>
    <w:p w14:paraId="59AB9A80" w14:textId="77777777" w:rsidR="00A540D7" w:rsidRDefault="00A540D7" w:rsidP="00A540D7">
      <w:pPr>
        <w:rPr>
          <w:rFonts w:ascii="Times New Roman" w:hAnsi="Times New Roman" w:cs="Times New Roman"/>
        </w:rPr>
      </w:pPr>
    </w:p>
    <w:p w14:paraId="27531072" w14:textId="77777777" w:rsidR="00A540D7" w:rsidRDefault="00A540D7" w:rsidP="00A540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Thomas Byrd, clerk(q.v.), brought a plaint of detinue of charters against</w:t>
      </w:r>
    </w:p>
    <w:p w14:paraId="38AAA720" w14:textId="77777777" w:rsidR="00A540D7" w:rsidRDefault="00A540D7" w:rsidP="00A540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him.</w:t>
      </w:r>
    </w:p>
    <w:p w14:paraId="05DA5BEF" w14:textId="77777777" w:rsidR="00A540D7" w:rsidRDefault="00A540D7" w:rsidP="00A540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2505831E" w14:textId="77777777" w:rsidR="00A540D7" w:rsidRDefault="00A540D7" w:rsidP="00A540D7">
      <w:pPr>
        <w:rPr>
          <w:rFonts w:ascii="Times New Roman" w:hAnsi="Times New Roman" w:cs="Times New Roman"/>
        </w:rPr>
      </w:pPr>
    </w:p>
    <w:p w14:paraId="5F83DE94" w14:textId="77777777" w:rsidR="00A540D7" w:rsidRDefault="00A540D7" w:rsidP="00A540D7">
      <w:pPr>
        <w:rPr>
          <w:rFonts w:ascii="Times New Roman" w:hAnsi="Times New Roman" w:cs="Times New Roman"/>
        </w:rPr>
      </w:pPr>
    </w:p>
    <w:p w14:paraId="60FEB4F2" w14:textId="77777777" w:rsidR="00A540D7" w:rsidRDefault="00A540D7" w:rsidP="00A540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June 1483</w:t>
      </w:r>
    </w:p>
    <w:p w14:paraId="429636DF" w14:textId="77777777" w:rsidR="006B2F86" w:rsidRPr="00E71FC3" w:rsidRDefault="00A540D7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D1B84" w14:textId="77777777" w:rsidR="00A540D7" w:rsidRDefault="00A540D7" w:rsidP="00E71FC3">
      <w:r>
        <w:separator/>
      </w:r>
    </w:p>
  </w:endnote>
  <w:endnote w:type="continuationSeparator" w:id="0">
    <w:p w14:paraId="38C6B36D" w14:textId="77777777" w:rsidR="00A540D7" w:rsidRDefault="00A540D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300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3D537" w14:textId="77777777" w:rsidR="00A540D7" w:rsidRDefault="00A540D7" w:rsidP="00E71FC3">
      <w:r>
        <w:separator/>
      </w:r>
    </w:p>
  </w:footnote>
  <w:footnote w:type="continuationSeparator" w:id="0">
    <w:p w14:paraId="39B353F0" w14:textId="77777777" w:rsidR="00A540D7" w:rsidRDefault="00A540D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0D7"/>
    <w:rsid w:val="001A7C09"/>
    <w:rsid w:val="00577BD5"/>
    <w:rsid w:val="00656CBA"/>
    <w:rsid w:val="006A1F77"/>
    <w:rsid w:val="00733BE7"/>
    <w:rsid w:val="00A540D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FD89A"/>
  <w15:chartTrackingRefBased/>
  <w15:docId w15:val="{DC81DF95-F214-4BBD-9D3F-E0379D090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0D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2019-06-13T18:57:00Z</dcterms:created>
  <dcterms:modified xsi:type="dcterms:W3CDTF">2019-06-13T18:58:00Z</dcterms:modified>
</cp:coreProperties>
</file>